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697350" w14:textId="247BD575" w:rsidR="006B2F86" w:rsidRDefault="0012216F" w:rsidP="00E71FC3">
      <w:pPr>
        <w:pStyle w:val="NoSpacing"/>
      </w:pPr>
      <w:r>
        <w:rPr>
          <w:u w:val="single"/>
        </w:rPr>
        <w:t>Thomas AMADAS</w:t>
      </w:r>
      <w:r>
        <w:t xml:space="preserve">      (fl.144</w:t>
      </w:r>
      <w:bookmarkStart w:id="0" w:name="_GoBack"/>
      <w:bookmarkEnd w:id="0"/>
      <w:r>
        <w:t>8)</w:t>
      </w:r>
    </w:p>
    <w:p w14:paraId="74ACB719" w14:textId="484DC200" w:rsidR="0012216F" w:rsidRDefault="0012216F" w:rsidP="00E71FC3">
      <w:pPr>
        <w:pStyle w:val="NoSpacing"/>
      </w:pPr>
      <w:r>
        <w:t>of the monastery of Tavistock, Devon.</w:t>
      </w:r>
    </w:p>
    <w:p w14:paraId="6A185303" w14:textId="42359233" w:rsidR="0012216F" w:rsidRDefault="0012216F" w:rsidP="00E71FC3">
      <w:pPr>
        <w:pStyle w:val="NoSpacing"/>
      </w:pPr>
    </w:p>
    <w:p w14:paraId="1C368EE3" w14:textId="74146491" w:rsidR="0012216F" w:rsidRDefault="0012216F" w:rsidP="00E71FC3">
      <w:pPr>
        <w:pStyle w:val="NoSpacing"/>
      </w:pPr>
    </w:p>
    <w:p w14:paraId="4D63012A" w14:textId="0D3F2A6D" w:rsidR="0012216F" w:rsidRDefault="0012216F" w:rsidP="00E71FC3">
      <w:pPr>
        <w:pStyle w:val="NoSpacing"/>
      </w:pPr>
      <w:r>
        <w:t>17 Feb.1448</w:t>
      </w:r>
      <w:r>
        <w:tab/>
        <w:t>He was ordained acolyte.</w:t>
      </w:r>
    </w:p>
    <w:p w14:paraId="31E6F740" w14:textId="4B4B61ED" w:rsidR="0012216F" w:rsidRDefault="0012216F" w:rsidP="00E71FC3">
      <w:pPr>
        <w:pStyle w:val="NoSpacing"/>
      </w:pPr>
      <w:r>
        <w:tab/>
      </w:r>
      <w:r>
        <w:tab/>
        <w:t xml:space="preserve">(“Register of Edmund Lacy, Bishop of Exeter 1420-55” </w:t>
      </w:r>
      <w:proofErr w:type="spellStart"/>
      <w:r>
        <w:t>part.IV</w:t>
      </w:r>
      <w:proofErr w:type="spellEnd"/>
      <w:r>
        <w:t xml:space="preserve"> p.217)</w:t>
      </w:r>
    </w:p>
    <w:p w14:paraId="25F8A222" w14:textId="1BFAA0CE" w:rsidR="0012216F" w:rsidRDefault="0012216F" w:rsidP="00E71FC3">
      <w:pPr>
        <w:pStyle w:val="NoSpacing"/>
      </w:pPr>
      <w:r>
        <w:t>18 May</w:t>
      </w:r>
      <w:r>
        <w:tab/>
        <w:t>He was ordained subdeacon.   (ibid. p.218)</w:t>
      </w:r>
    </w:p>
    <w:p w14:paraId="78F7D167" w14:textId="7EB9FADE" w:rsidR="0012216F" w:rsidRDefault="0012216F" w:rsidP="00E71FC3">
      <w:pPr>
        <w:pStyle w:val="NoSpacing"/>
      </w:pPr>
      <w:r>
        <w:t>21 Sep.</w:t>
      </w:r>
      <w:r>
        <w:tab/>
        <w:t>He was ordained deacon.   (ibid.p.221)</w:t>
      </w:r>
    </w:p>
    <w:p w14:paraId="3FD9FFB3" w14:textId="018E7BF5" w:rsidR="0012216F" w:rsidRDefault="0012216F" w:rsidP="00E71FC3">
      <w:pPr>
        <w:pStyle w:val="NoSpacing"/>
      </w:pPr>
      <w:r>
        <w:t>21 Dec.</w:t>
      </w:r>
      <w:r>
        <w:tab/>
        <w:t>He was ordained priest.    (ibid.p.222)</w:t>
      </w:r>
    </w:p>
    <w:p w14:paraId="52361E46" w14:textId="01344D15" w:rsidR="0012216F" w:rsidRDefault="0012216F" w:rsidP="00E71FC3">
      <w:pPr>
        <w:pStyle w:val="NoSpacing"/>
      </w:pPr>
    </w:p>
    <w:p w14:paraId="4E7DE1EA" w14:textId="4E50AC31" w:rsidR="0012216F" w:rsidRDefault="0012216F" w:rsidP="00E71FC3">
      <w:pPr>
        <w:pStyle w:val="NoSpacing"/>
      </w:pPr>
    </w:p>
    <w:p w14:paraId="07EAC579" w14:textId="4F150ED0" w:rsidR="0012216F" w:rsidRDefault="0012216F" w:rsidP="00E71FC3">
      <w:pPr>
        <w:pStyle w:val="NoSpacing"/>
      </w:pPr>
      <w:r>
        <w:t>6 September 2019</w:t>
      </w:r>
    </w:p>
    <w:p w14:paraId="3DCE6C98" w14:textId="77777777" w:rsidR="0012216F" w:rsidRPr="0012216F" w:rsidRDefault="0012216F" w:rsidP="00E71FC3">
      <w:pPr>
        <w:pStyle w:val="NoSpacing"/>
      </w:pPr>
    </w:p>
    <w:sectPr w:rsidR="0012216F" w:rsidRPr="0012216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B61F1" w14:textId="77777777" w:rsidR="0012216F" w:rsidRDefault="0012216F" w:rsidP="00E71FC3">
      <w:pPr>
        <w:spacing w:after="0" w:line="240" w:lineRule="auto"/>
      </w:pPr>
      <w:r>
        <w:separator/>
      </w:r>
    </w:p>
  </w:endnote>
  <w:endnote w:type="continuationSeparator" w:id="0">
    <w:p w14:paraId="4A3B0A1C" w14:textId="77777777" w:rsidR="0012216F" w:rsidRDefault="001221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75DC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47E4E1" w14:textId="77777777" w:rsidR="0012216F" w:rsidRDefault="0012216F" w:rsidP="00E71FC3">
      <w:pPr>
        <w:spacing w:after="0" w:line="240" w:lineRule="auto"/>
      </w:pPr>
      <w:r>
        <w:separator/>
      </w:r>
    </w:p>
  </w:footnote>
  <w:footnote w:type="continuationSeparator" w:id="0">
    <w:p w14:paraId="0E7FBCCD" w14:textId="77777777" w:rsidR="0012216F" w:rsidRDefault="001221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16F"/>
    <w:rsid w:val="0012216F"/>
    <w:rsid w:val="001A7C09"/>
    <w:rsid w:val="00577BD5"/>
    <w:rsid w:val="006438FA"/>
    <w:rsid w:val="00656CBA"/>
    <w:rsid w:val="006A1F77"/>
    <w:rsid w:val="00733BE7"/>
    <w:rsid w:val="0083019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5ECCD4"/>
  <w15:chartTrackingRefBased/>
  <w15:docId w15:val="{DCE3DAFB-9FCF-4CFB-9CD8-8CB05C8D0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2019-09-06T20:26:00Z</dcterms:created>
  <dcterms:modified xsi:type="dcterms:W3CDTF">2019-09-06T20:33:00Z</dcterms:modified>
</cp:coreProperties>
</file>